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D28A36" w14:textId="16D0A641" w:rsidR="006B2F86" w:rsidRDefault="00E059CA" w:rsidP="00E71FC3">
      <w:pPr>
        <w:pStyle w:val="NoSpacing"/>
      </w:pPr>
      <w:r>
        <w:rPr>
          <w:u w:val="single"/>
        </w:rPr>
        <w:t>Robert LATHUM</w:t>
      </w:r>
      <w:r>
        <w:t xml:space="preserve">   </w:t>
      </w:r>
      <w:proofErr w:type="gramStart"/>
      <w:r>
        <w:t xml:space="preserve">   (</w:t>
      </w:r>
      <w:proofErr w:type="gramEnd"/>
      <w:r>
        <w:t>d.ca.1489)</w:t>
      </w:r>
    </w:p>
    <w:p w14:paraId="5D86C754" w14:textId="1699D8CE" w:rsidR="00E059CA" w:rsidRDefault="00E059CA" w:rsidP="00E71FC3">
      <w:pPr>
        <w:pStyle w:val="NoSpacing"/>
      </w:pPr>
    </w:p>
    <w:p w14:paraId="271F10E8" w14:textId="6DD8655A" w:rsidR="00E059CA" w:rsidRDefault="00E059CA" w:rsidP="00E71FC3">
      <w:pPr>
        <w:pStyle w:val="NoSpacing"/>
      </w:pPr>
    </w:p>
    <w:p w14:paraId="21B51C11" w14:textId="52F4BF90" w:rsidR="00E059CA" w:rsidRDefault="00E059CA" w:rsidP="00E71FC3">
      <w:pPr>
        <w:pStyle w:val="NoSpacing"/>
      </w:pPr>
      <w:r>
        <w:t>22 Jan.1490</w:t>
      </w:r>
      <w:r>
        <w:tab/>
        <w:t>Probate of his Will.   (W.Y.R. p.102)</w:t>
      </w:r>
    </w:p>
    <w:p w14:paraId="1265D520" w14:textId="67ADEFFC" w:rsidR="00E059CA" w:rsidRDefault="00E059CA" w:rsidP="00E71FC3">
      <w:pPr>
        <w:pStyle w:val="NoSpacing"/>
      </w:pPr>
    </w:p>
    <w:p w14:paraId="16DC7BB4" w14:textId="2382641C" w:rsidR="00E059CA" w:rsidRDefault="00E059CA" w:rsidP="00E71FC3">
      <w:pPr>
        <w:pStyle w:val="NoSpacing"/>
      </w:pPr>
    </w:p>
    <w:p w14:paraId="5C475718" w14:textId="165669F1" w:rsidR="00E059CA" w:rsidRPr="00E059CA" w:rsidRDefault="00E059CA" w:rsidP="00E71FC3">
      <w:pPr>
        <w:pStyle w:val="NoSpacing"/>
      </w:pPr>
      <w:r>
        <w:t>26 June 2019</w:t>
      </w:r>
      <w:bookmarkStart w:id="0" w:name="_GoBack"/>
      <w:bookmarkEnd w:id="0"/>
    </w:p>
    <w:sectPr w:rsidR="00E059CA" w:rsidRPr="00E059C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D0CF8C" w14:textId="77777777" w:rsidR="00E059CA" w:rsidRDefault="00E059CA" w:rsidP="00E71FC3">
      <w:pPr>
        <w:spacing w:after="0" w:line="240" w:lineRule="auto"/>
      </w:pPr>
      <w:r>
        <w:separator/>
      </w:r>
    </w:p>
  </w:endnote>
  <w:endnote w:type="continuationSeparator" w:id="0">
    <w:p w14:paraId="1CF42C99" w14:textId="77777777" w:rsidR="00E059CA" w:rsidRDefault="00E059C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4BEF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0D29DC" w14:textId="77777777" w:rsidR="00E059CA" w:rsidRDefault="00E059CA" w:rsidP="00E71FC3">
      <w:pPr>
        <w:spacing w:after="0" w:line="240" w:lineRule="auto"/>
      </w:pPr>
      <w:r>
        <w:separator/>
      </w:r>
    </w:p>
  </w:footnote>
  <w:footnote w:type="continuationSeparator" w:id="0">
    <w:p w14:paraId="27FEE20C" w14:textId="77777777" w:rsidR="00E059CA" w:rsidRDefault="00E059C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9CA"/>
    <w:rsid w:val="001A7C09"/>
    <w:rsid w:val="00577BD5"/>
    <w:rsid w:val="00656CBA"/>
    <w:rsid w:val="006A1F77"/>
    <w:rsid w:val="00733BE7"/>
    <w:rsid w:val="00AB52E8"/>
    <w:rsid w:val="00B16D3F"/>
    <w:rsid w:val="00BB41AC"/>
    <w:rsid w:val="00E059C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201FC"/>
  <w15:chartTrackingRefBased/>
  <w15:docId w15:val="{C55ADD52-9377-4CEB-8B4B-83FAFB19D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2019-06-26T20:44:00Z</dcterms:created>
  <dcterms:modified xsi:type="dcterms:W3CDTF">2019-06-26T20:45:00Z</dcterms:modified>
</cp:coreProperties>
</file>